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34B" w:rsidRPr="00C701F1" w:rsidRDefault="00E7134B" w:rsidP="008C5B01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5</w:t>
      </w:r>
    </w:p>
    <w:p w:rsidR="00E7134B" w:rsidRPr="00C701F1" w:rsidRDefault="00E7134B" w:rsidP="008C5B01"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29</w:t>
      </w:r>
      <w:r w:rsidRPr="00C701F1">
        <w:rPr>
          <w:sz w:val="28"/>
          <w:szCs w:val="28"/>
        </w:rPr>
        <w:t xml:space="preserve"> сессии Совета депутатов</w:t>
      </w:r>
    </w:p>
    <w:p w:rsidR="00E7134B" w:rsidRPr="00C701F1" w:rsidRDefault="00E7134B" w:rsidP="008C5B01">
      <w:pPr>
        <w:jc w:val="right"/>
        <w:rPr>
          <w:sz w:val="28"/>
          <w:szCs w:val="28"/>
        </w:rPr>
      </w:pPr>
      <w:r w:rsidRPr="00C701F1">
        <w:rPr>
          <w:sz w:val="28"/>
          <w:szCs w:val="28"/>
        </w:rPr>
        <w:t>Круглоозерного сельсовета Убинского</w:t>
      </w:r>
    </w:p>
    <w:p w:rsidR="00E7134B" w:rsidRPr="00C701F1" w:rsidRDefault="00E7134B" w:rsidP="008C5B01">
      <w:pPr>
        <w:jc w:val="right"/>
        <w:rPr>
          <w:sz w:val="28"/>
          <w:szCs w:val="28"/>
        </w:rPr>
      </w:pPr>
      <w:r w:rsidRPr="00C701F1">
        <w:rPr>
          <w:sz w:val="28"/>
          <w:szCs w:val="28"/>
        </w:rPr>
        <w:t>района Новосибирской области</w:t>
      </w:r>
    </w:p>
    <w:p w:rsidR="00E7134B" w:rsidRPr="001E6E75" w:rsidRDefault="00E7134B" w:rsidP="008C5B01">
      <w:pPr>
        <w:jc w:val="right"/>
        <w:rPr>
          <w:b/>
          <w:bCs/>
          <w:sz w:val="28"/>
          <w:szCs w:val="28"/>
        </w:rPr>
      </w:pPr>
      <w:r w:rsidRPr="00C701F1">
        <w:rPr>
          <w:sz w:val="28"/>
          <w:szCs w:val="28"/>
        </w:rPr>
        <w:t xml:space="preserve">от </w:t>
      </w:r>
      <w:r>
        <w:rPr>
          <w:sz w:val="28"/>
          <w:szCs w:val="28"/>
        </w:rPr>
        <w:t>24.12.2018</w:t>
      </w:r>
      <w:r w:rsidRPr="00C701F1">
        <w:rPr>
          <w:sz w:val="28"/>
          <w:szCs w:val="28"/>
        </w:rPr>
        <w:t xml:space="preserve"> №</w:t>
      </w:r>
      <w:r>
        <w:rPr>
          <w:sz w:val="28"/>
          <w:szCs w:val="28"/>
        </w:rPr>
        <w:t> 136</w:t>
      </w:r>
    </w:p>
    <w:p w:rsidR="00E7134B" w:rsidRDefault="00E7134B" w:rsidP="003B4120">
      <w:pPr>
        <w:rPr>
          <w:sz w:val="28"/>
          <w:szCs w:val="28"/>
        </w:rPr>
      </w:pPr>
    </w:p>
    <w:p w:rsidR="00E7134B" w:rsidRPr="008C5B01" w:rsidRDefault="00E7134B" w:rsidP="003B4120">
      <w:pPr>
        <w:rPr>
          <w:sz w:val="28"/>
          <w:szCs w:val="28"/>
        </w:rPr>
      </w:pPr>
    </w:p>
    <w:p w:rsidR="00E7134B" w:rsidRDefault="00E7134B" w:rsidP="008C5B01">
      <w:pPr>
        <w:jc w:val="center"/>
        <w:rPr>
          <w:b/>
          <w:bCs/>
          <w:sz w:val="28"/>
          <w:szCs w:val="28"/>
        </w:rPr>
      </w:pPr>
      <w:r w:rsidRPr="003B4120">
        <w:rPr>
          <w:b/>
          <w:bCs/>
          <w:sz w:val="28"/>
          <w:szCs w:val="28"/>
        </w:rPr>
        <w:t>Распределение бюджетных ассигнований по разделам, подразделам, целевым</w:t>
      </w:r>
      <w:r>
        <w:rPr>
          <w:b/>
          <w:bCs/>
          <w:sz w:val="28"/>
          <w:szCs w:val="28"/>
        </w:rPr>
        <w:t xml:space="preserve"> статьям и группам видов расходов классификации расходов бюджета Круглоозерного сельсовета Убинского района</w:t>
      </w:r>
    </w:p>
    <w:p w:rsidR="00E7134B" w:rsidRDefault="00E7134B" w:rsidP="008C5B0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2020 - 2021</w:t>
      </w:r>
      <w:r w:rsidRPr="003B4120">
        <w:rPr>
          <w:b/>
          <w:bCs/>
          <w:sz w:val="28"/>
          <w:szCs w:val="28"/>
        </w:rPr>
        <w:t xml:space="preserve"> год</w:t>
      </w:r>
      <w:r>
        <w:rPr>
          <w:b/>
          <w:bCs/>
          <w:sz w:val="28"/>
          <w:szCs w:val="28"/>
        </w:rPr>
        <w:t>а</w:t>
      </w:r>
    </w:p>
    <w:p w:rsidR="00E7134B" w:rsidRDefault="00E7134B" w:rsidP="008C5B01">
      <w:pPr>
        <w:jc w:val="center"/>
        <w:rPr>
          <w:b/>
          <w:bCs/>
          <w:sz w:val="28"/>
          <w:szCs w:val="28"/>
        </w:rPr>
      </w:pPr>
    </w:p>
    <w:p w:rsidR="00E7134B" w:rsidRDefault="00E7134B" w:rsidP="00941689">
      <w:r w:rsidRPr="00CB574A">
        <w:t xml:space="preserve">Единица измерения: </w:t>
      </w:r>
      <w:r>
        <w:t xml:space="preserve">тыс. </w:t>
      </w:r>
      <w:r w:rsidRPr="00CB574A">
        <w:t>руб</w:t>
      </w:r>
      <w:r>
        <w:t>.                                                                                       Таблица 2</w:t>
      </w:r>
    </w:p>
    <w:tbl>
      <w:tblPr>
        <w:tblW w:w="5000" w:type="pct"/>
        <w:tblInd w:w="-106" w:type="dxa"/>
        <w:tblLook w:val="0000"/>
      </w:tblPr>
      <w:tblGrid>
        <w:gridCol w:w="3485"/>
        <w:gridCol w:w="295"/>
        <w:gridCol w:w="565"/>
        <w:gridCol w:w="1129"/>
        <w:gridCol w:w="1131"/>
        <w:gridCol w:w="988"/>
        <w:gridCol w:w="988"/>
        <w:gridCol w:w="990"/>
      </w:tblGrid>
      <w:tr w:rsidR="00E7134B">
        <w:trPr>
          <w:trHeight w:val="150"/>
        </w:trPr>
        <w:tc>
          <w:tcPr>
            <w:tcW w:w="182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34B" w:rsidRDefault="00E7134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2146" w:type="pct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E7134B" w:rsidRDefault="00E7134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Код</w:t>
            </w:r>
          </w:p>
        </w:tc>
        <w:tc>
          <w:tcPr>
            <w:tcW w:w="103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34B" w:rsidRDefault="00E7134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Сумма</w:t>
            </w:r>
          </w:p>
        </w:tc>
      </w:tr>
      <w:tr w:rsidR="00E7134B">
        <w:trPr>
          <w:trHeight w:val="327"/>
        </w:trPr>
        <w:tc>
          <w:tcPr>
            <w:tcW w:w="182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34B" w:rsidRDefault="00E7134B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7134B" w:rsidRDefault="00E7134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раздела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7134B" w:rsidRDefault="00E7134B" w:rsidP="0057482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подраздела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7134B" w:rsidRDefault="00E7134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целевой статьи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7134B" w:rsidRDefault="00E7134B" w:rsidP="0057482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вида расходов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34B" w:rsidRDefault="00E7134B" w:rsidP="000D009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2020год</w:t>
            </w: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34B" w:rsidRDefault="00E7134B" w:rsidP="000D009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2021 год</w:t>
            </w:r>
          </w:p>
        </w:tc>
      </w:tr>
      <w:tr w:rsidR="00E7134B">
        <w:trPr>
          <w:trHeight w:val="195"/>
        </w:trPr>
        <w:tc>
          <w:tcPr>
            <w:tcW w:w="1821" w:type="pct"/>
            <w:tcBorders>
              <w:top w:val="nil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vAlign w:val="center"/>
          </w:tcPr>
          <w:p w:rsidR="00E7134B" w:rsidRDefault="00E713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49" w:type="pct"/>
            <w:gridSpan w:val="2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noWrap/>
            <w:vAlign w:val="center"/>
          </w:tcPr>
          <w:p w:rsidR="00E7134B" w:rsidRDefault="00E713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90" w:type="pct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noWrap/>
            <w:vAlign w:val="center"/>
          </w:tcPr>
          <w:p w:rsidR="00E7134B" w:rsidRDefault="00E713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91" w:type="pct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noWrap/>
            <w:vAlign w:val="center"/>
          </w:tcPr>
          <w:p w:rsidR="00E7134B" w:rsidRDefault="00E713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516" w:type="pct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noWrap/>
            <w:vAlign w:val="center"/>
          </w:tcPr>
          <w:p w:rsidR="00E7134B" w:rsidRDefault="00E713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516" w:type="pct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noWrap/>
            <w:vAlign w:val="center"/>
          </w:tcPr>
          <w:p w:rsidR="00E7134B" w:rsidRDefault="00E713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17" w:type="pct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</w:tcPr>
          <w:p w:rsidR="00E7134B" w:rsidRDefault="00E713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  <w:bookmarkStart w:id="0" w:name="_GoBack"/>
            <w:bookmarkEnd w:id="0"/>
          </w:p>
        </w:tc>
      </w:tr>
      <w:tr w:rsidR="00E7134B">
        <w:trPr>
          <w:trHeight w:val="225"/>
        </w:trPr>
        <w:tc>
          <w:tcPr>
            <w:tcW w:w="182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34B" w:rsidRDefault="00E7134B" w:rsidP="00D6204A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4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Default="00E7134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Default="00E7134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Default="00E7134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Default="00E7134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Default="00E7134B" w:rsidP="00FB087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1 097,30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7134B" w:rsidRDefault="00E7134B" w:rsidP="008C774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1 097,30</w:t>
            </w:r>
          </w:p>
        </w:tc>
      </w:tr>
      <w:tr w:rsidR="00E7134B">
        <w:trPr>
          <w:trHeight w:val="420"/>
        </w:trPr>
        <w:tc>
          <w:tcPr>
            <w:tcW w:w="182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34B" w:rsidRDefault="00E7134B" w:rsidP="00D6204A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4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Default="00E7134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Default="00E7134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Default="00E7134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Default="00E7134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Default="00E7134B" w:rsidP="00FB087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597,30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7134B" w:rsidRDefault="00E7134B" w:rsidP="008C774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597,30</w:t>
            </w:r>
          </w:p>
        </w:tc>
      </w:tr>
      <w:tr w:rsidR="00E7134B">
        <w:trPr>
          <w:trHeight w:val="225"/>
        </w:trPr>
        <w:tc>
          <w:tcPr>
            <w:tcW w:w="182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34B" w:rsidRDefault="00E7134B" w:rsidP="00D6204A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Глава администрации </w:t>
            </w:r>
          </w:p>
        </w:tc>
        <w:tc>
          <w:tcPr>
            <w:tcW w:w="44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Default="00E7134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Default="00E7134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Default="00E7134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7700001020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Default="00E7134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Default="00E7134B" w:rsidP="00511FA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597,30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7134B" w:rsidRDefault="00E7134B" w:rsidP="008C774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597,30</w:t>
            </w:r>
          </w:p>
        </w:tc>
      </w:tr>
      <w:tr w:rsidR="00E7134B">
        <w:trPr>
          <w:trHeight w:val="225"/>
        </w:trPr>
        <w:tc>
          <w:tcPr>
            <w:tcW w:w="182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34B" w:rsidRDefault="00E7134B" w:rsidP="001F4D5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Default="00E7134B" w:rsidP="001F4D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Default="00E7134B" w:rsidP="001F4D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Default="00E7134B" w:rsidP="001F4D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7700001020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Default="00E7134B" w:rsidP="001F4D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Pr="00764506" w:rsidRDefault="00E7134B" w:rsidP="001F4D5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597,30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7134B" w:rsidRDefault="00E7134B" w:rsidP="008E76D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597,30</w:t>
            </w:r>
          </w:p>
        </w:tc>
      </w:tr>
      <w:tr w:rsidR="00E7134B">
        <w:trPr>
          <w:trHeight w:val="630"/>
        </w:trPr>
        <w:tc>
          <w:tcPr>
            <w:tcW w:w="182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34B" w:rsidRDefault="00E7134B" w:rsidP="00D6204A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4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Default="00E7134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Default="00E7134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Default="00E7134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Default="00E7134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Default="00E7134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7134B" w:rsidRDefault="00E7134B" w:rsidP="00FB087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500,00</w:t>
            </w:r>
          </w:p>
        </w:tc>
      </w:tr>
      <w:tr w:rsidR="00E7134B">
        <w:trPr>
          <w:trHeight w:val="225"/>
        </w:trPr>
        <w:tc>
          <w:tcPr>
            <w:tcW w:w="182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34B" w:rsidRPr="001428EA" w:rsidRDefault="00E7134B" w:rsidP="009A6765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4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Default="00E7134B" w:rsidP="009A676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Default="00E7134B" w:rsidP="009A676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Default="00E7134B" w:rsidP="009A676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7700001040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Default="00E7134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Default="00E7134B" w:rsidP="00FB087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7134B" w:rsidRDefault="00E7134B" w:rsidP="00FB087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500,00</w:t>
            </w:r>
          </w:p>
        </w:tc>
      </w:tr>
      <w:tr w:rsidR="00E7134B">
        <w:trPr>
          <w:trHeight w:val="225"/>
        </w:trPr>
        <w:tc>
          <w:tcPr>
            <w:tcW w:w="182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34B" w:rsidRDefault="00E7134B" w:rsidP="006800EC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Default="00E7134B" w:rsidP="001F4D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Default="00E7134B" w:rsidP="001F4D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Pr="00A41E29" w:rsidRDefault="00E7134B" w:rsidP="009A6765">
            <w:pPr>
              <w:jc w:val="center"/>
              <w:rPr>
                <w:sz w:val="16"/>
                <w:szCs w:val="16"/>
              </w:rPr>
            </w:pPr>
            <w:r w:rsidRPr="00A41E29">
              <w:rPr>
                <w:sz w:val="16"/>
                <w:szCs w:val="16"/>
              </w:rPr>
              <w:t>7700001040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Default="00E7134B" w:rsidP="001F4D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Pr="00063079" w:rsidRDefault="00E7134B" w:rsidP="00FB087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500,00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7134B" w:rsidRPr="00063079" w:rsidRDefault="00E7134B" w:rsidP="00FB087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500,00</w:t>
            </w:r>
          </w:p>
        </w:tc>
      </w:tr>
      <w:tr w:rsidR="00E7134B">
        <w:trPr>
          <w:trHeight w:val="225"/>
        </w:trPr>
        <w:tc>
          <w:tcPr>
            <w:tcW w:w="182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34B" w:rsidRDefault="00E7134B" w:rsidP="00D6204A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44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Default="00E7134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Default="00E7134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Default="00E7134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Default="00E7134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Pr="00764506" w:rsidRDefault="00E7134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92,74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7134B" w:rsidRPr="00764506" w:rsidRDefault="00E7134B" w:rsidP="00EC2CE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94,61</w:t>
            </w:r>
          </w:p>
        </w:tc>
      </w:tr>
      <w:tr w:rsidR="00E7134B">
        <w:trPr>
          <w:trHeight w:val="225"/>
        </w:trPr>
        <w:tc>
          <w:tcPr>
            <w:tcW w:w="182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34B" w:rsidRDefault="00E7134B" w:rsidP="00D6204A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4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Default="00E7134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Default="00E7134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Default="00E7134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Default="00E7134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Pr="00985F19" w:rsidRDefault="00E7134B" w:rsidP="005F5B4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92,74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7134B" w:rsidRPr="00985F19" w:rsidRDefault="00E7134B" w:rsidP="00EC2CE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94,61</w:t>
            </w:r>
          </w:p>
        </w:tc>
      </w:tr>
      <w:tr w:rsidR="00E7134B">
        <w:trPr>
          <w:trHeight w:val="420"/>
        </w:trPr>
        <w:tc>
          <w:tcPr>
            <w:tcW w:w="182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34B" w:rsidRDefault="00E7134B" w:rsidP="00D6204A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4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Default="00E7134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Default="00E7134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Default="00E7134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9900051180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Default="00E7134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Pr="00985F19" w:rsidRDefault="00E7134B" w:rsidP="005F5B4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92,74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7134B" w:rsidRPr="00985F19" w:rsidRDefault="00E7134B" w:rsidP="00EC2CE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94,61</w:t>
            </w:r>
          </w:p>
        </w:tc>
      </w:tr>
      <w:tr w:rsidR="00E7134B" w:rsidRPr="003808F7">
        <w:trPr>
          <w:trHeight w:val="225"/>
        </w:trPr>
        <w:tc>
          <w:tcPr>
            <w:tcW w:w="182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7134B" w:rsidRDefault="00E7134B" w:rsidP="006800EC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7134B" w:rsidRDefault="00E7134B" w:rsidP="001F4D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7134B" w:rsidRDefault="00E7134B" w:rsidP="001F4D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7134B" w:rsidRDefault="00E7134B" w:rsidP="001F4D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9900051180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7134B" w:rsidRDefault="00E7134B" w:rsidP="001F4D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7134B" w:rsidRPr="008E76D0" w:rsidRDefault="00E7134B" w:rsidP="001F4D5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88,12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7134B" w:rsidRPr="008E76D0" w:rsidRDefault="00E7134B" w:rsidP="00EC2C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89,99</w:t>
            </w:r>
          </w:p>
        </w:tc>
      </w:tr>
      <w:tr w:rsidR="00E7134B" w:rsidRPr="003808F7">
        <w:trPr>
          <w:trHeight w:val="225"/>
        </w:trPr>
        <w:tc>
          <w:tcPr>
            <w:tcW w:w="1821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7134B" w:rsidRDefault="00E7134B" w:rsidP="001617D1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7134B" w:rsidRDefault="00E713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7134B" w:rsidRDefault="00E713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7134B" w:rsidRDefault="00E713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9900051180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7134B" w:rsidRDefault="00E713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7134B" w:rsidRPr="00764506" w:rsidRDefault="00E7134B" w:rsidP="005F5B4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4,62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7134B" w:rsidRPr="00764506" w:rsidRDefault="00E7134B" w:rsidP="00EC2C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4,62</w:t>
            </w:r>
          </w:p>
        </w:tc>
      </w:tr>
      <w:tr w:rsidR="00E7134B">
        <w:trPr>
          <w:trHeight w:val="225"/>
        </w:trPr>
        <w:tc>
          <w:tcPr>
            <w:tcW w:w="182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34B" w:rsidRDefault="00E7134B" w:rsidP="00D6204A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44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Default="00E7134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Default="00E7134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Default="00E7134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Default="00E7134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Default="00E7134B" w:rsidP="00FB087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1 227,90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7134B" w:rsidRDefault="00E7134B" w:rsidP="0059061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1 261,10</w:t>
            </w:r>
          </w:p>
        </w:tc>
      </w:tr>
      <w:tr w:rsidR="00E7134B">
        <w:trPr>
          <w:trHeight w:val="225"/>
        </w:trPr>
        <w:tc>
          <w:tcPr>
            <w:tcW w:w="182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34B" w:rsidRDefault="00E7134B" w:rsidP="00D6204A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4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Default="00E7134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Default="00E7134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Default="00E713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Default="00E713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Default="00E7134B" w:rsidP="002E5DB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1 227,90 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7134B" w:rsidRDefault="00E7134B" w:rsidP="0059061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1 261,10</w:t>
            </w:r>
          </w:p>
        </w:tc>
      </w:tr>
      <w:tr w:rsidR="00E7134B">
        <w:trPr>
          <w:trHeight w:val="225"/>
        </w:trPr>
        <w:tc>
          <w:tcPr>
            <w:tcW w:w="182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34B" w:rsidRDefault="00E7134B" w:rsidP="009A6765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Мероприятия за счёт средств дорожного фонда</w:t>
            </w:r>
          </w:p>
        </w:tc>
        <w:tc>
          <w:tcPr>
            <w:tcW w:w="44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Default="00E7134B" w:rsidP="009A676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Default="00E7134B" w:rsidP="009A676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Default="00E7134B" w:rsidP="009A676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7700004095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Default="00E7134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Default="00E7134B" w:rsidP="002E5DB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1 227,90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7134B" w:rsidRDefault="00E7134B" w:rsidP="0059061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1 261,10</w:t>
            </w:r>
          </w:p>
        </w:tc>
      </w:tr>
      <w:tr w:rsidR="00E7134B">
        <w:trPr>
          <w:trHeight w:val="225"/>
        </w:trPr>
        <w:tc>
          <w:tcPr>
            <w:tcW w:w="18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34B" w:rsidRDefault="00E7134B" w:rsidP="006800EC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Default="00E713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7134B" w:rsidRDefault="00E713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Pr="00A41E29" w:rsidRDefault="00E7134B" w:rsidP="009A6765">
            <w:pPr>
              <w:jc w:val="center"/>
              <w:rPr>
                <w:sz w:val="16"/>
                <w:szCs w:val="16"/>
              </w:rPr>
            </w:pPr>
            <w:r w:rsidRPr="00A41E29">
              <w:rPr>
                <w:sz w:val="16"/>
                <w:szCs w:val="16"/>
              </w:rPr>
              <w:t>7700004095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7134B" w:rsidRDefault="00E713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Pr="00846CBA" w:rsidRDefault="00E7134B" w:rsidP="002E5D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1 227,90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7134B" w:rsidRPr="00846CBA" w:rsidRDefault="00E7134B" w:rsidP="005906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1 261,10</w:t>
            </w:r>
          </w:p>
        </w:tc>
      </w:tr>
      <w:tr w:rsidR="00E7134B">
        <w:trPr>
          <w:trHeight w:val="225"/>
        </w:trPr>
        <w:tc>
          <w:tcPr>
            <w:tcW w:w="182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34B" w:rsidRDefault="00E7134B" w:rsidP="00D6204A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4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Default="00E7134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Default="00E7134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Default="00E7134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Default="00E7134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Default="00E7134B" w:rsidP="00FB087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725,00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7134B" w:rsidRDefault="00E7134B" w:rsidP="0059061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521,20</w:t>
            </w:r>
          </w:p>
        </w:tc>
      </w:tr>
      <w:tr w:rsidR="00E7134B">
        <w:trPr>
          <w:trHeight w:val="225"/>
        </w:trPr>
        <w:tc>
          <w:tcPr>
            <w:tcW w:w="18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34B" w:rsidRDefault="00E7134B" w:rsidP="00D6204A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Коммунального хозяйства</w:t>
            </w:r>
          </w:p>
        </w:tc>
        <w:tc>
          <w:tcPr>
            <w:tcW w:w="449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Default="00E7134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Default="00E7134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7134B" w:rsidRDefault="00E7134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Default="00E7134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Default="00E7134B" w:rsidP="0059403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725,00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7134B" w:rsidRDefault="00E7134B" w:rsidP="0059061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521,20</w:t>
            </w:r>
          </w:p>
        </w:tc>
      </w:tr>
      <w:tr w:rsidR="00E7134B">
        <w:trPr>
          <w:trHeight w:val="225"/>
        </w:trPr>
        <w:tc>
          <w:tcPr>
            <w:tcW w:w="182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34B" w:rsidRDefault="00E7134B" w:rsidP="009A6765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44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Default="00E7134B" w:rsidP="009A676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Default="00E7134B" w:rsidP="009A676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Default="00E7134B" w:rsidP="009A676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7700005022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Default="00E7134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Default="00E7134B" w:rsidP="0059403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725,00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7134B" w:rsidRDefault="00E7134B" w:rsidP="0059061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521,20</w:t>
            </w:r>
          </w:p>
        </w:tc>
      </w:tr>
      <w:tr w:rsidR="00E7134B">
        <w:trPr>
          <w:trHeight w:val="225"/>
        </w:trPr>
        <w:tc>
          <w:tcPr>
            <w:tcW w:w="182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34B" w:rsidRDefault="00E7134B" w:rsidP="006800EC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Pr="00C164D5" w:rsidRDefault="00E7134B" w:rsidP="00BD5B11">
            <w:pPr>
              <w:jc w:val="center"/>
              <w:rPr>
                <w:sz w:val="16"/>
                <w:szCs w:val="16"/>
              </w:rPr>
            </w:pPr>
            <w:r w:rsidRPr="00C164D5">
              <w:rPr>
                <w:sz w:val="16"/>
                <w:szCs w:val="16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Pr="00C164D5" w:rsidRDefault="00E7134B" w:rsidP="00BD5B11">
            <w:pPr>
              <w:jc w:val="center"/>
              <w:rPr>
                <w:sz w:val="16"/>
                <w:szCs w:val="16"/>
              </w:rPr>
            </w:pPr>
            <w:r w:rsidRPr="00C164D5">
              <w:rPr>
                <w:sz w:val="16"/>
                <w:szCs w:val="16"/>
              </w:rPr>
              <w:t>02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Pr="00A41E29" w:rsidRDefault="00E7134B" w:rsidP="009A6765">
            <w:pPr>
              <w:jc w:val="center"/>
              <w:rPr>
                <w:sz w:val="16"/>
                <w:szCs w:val="16"/>
              </w:rPr>
            </w:pPr>
            <w:r w:rsidRPr="00A41E29">
              <w:rPr>
                <w:sz w:val="16"/>
                <w:szCs w:val="16"/>
              </w:rPr>
              <w:t>7700005022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Default="00E713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Pr="00417417" w:rsidRDefault="00E7134B" w:rsidP="0059403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625,00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7134B" w:rsidRPr="00594038" w:rsidRDefault="00E7134B" w:rsidP="005906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421,20</w:t>
            </w:r>
          </w:p>
        </w:tc>
      </w:tr>
      <w:tr w:rsidR="00E7134B">
        <w:trPr>
          <w:trHeight w:val="225"/>
        </w:trPr>
        <w:tc>
          <w:tcPr>
            <w:tcW w:w="182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34B" w:rsidRDefault="00E7134B" w:rsidP="001F4D5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предприятиям, физическим лицам - производителям товаров, работ, услуг</w:t>
            </w:r>
          </w:p>
        </w:tc>
        <w:tc>
          <w:tcPr>
            <w:tcW w:w="44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Pr="00C164D5" w:rsidRDefault="00E7134B" w:rsidP="00BD5B11">
            <w:pPr>
              <w:jc w:val="center"/>
              <w:rPr>
                <w:sz w:val="16"/>
                <w:szCs w:val="16"/>
              </w:rPr>
            </w:pPr>
            <w:r w:rsidRPr="00C164D5">
              <w:rPr>
                <w:sz w:val="16"/>
                <w:szCs w:val="16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Pr="00C164D5" w:rsidRDefault="00E7134B" w:rsidP="00BD5B11">
            <w:pPr>
              <w:jc w:val="center"/>
              <w:rPr>
                <w:sz w:val="16"/>
                <w:szCs w:val="16"/>
              </w:rPr>
            </w:pPr>
            <w:r w:rsidRPr="00C164D5">
              <w:rPr>
                <w:sz w:val="16"/>
                <w:szCs w:val="16"/>
              </w:rPr>
              <w:t>02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Pr="00A41E29" w:rsidRDefault="00E7134B" w:rsidP="009A6765">
            <w:pPr>
              <w:jc w:val="center"/>
              <w:rPr>
                <w:sz w:val="16"/>
                <w:szCs w:val="16"/>
              </w:rPr>
            </w:pPr>
            <w:r w:rsidRPr="00A41E29">
              <w:rPr>
                <w:sz w:val="16"/>
                <w:szCs w:val="16"/>
              </w:rPr>
              <w:t>7700005022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Default="00E713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7134B" w:rsidRPr="00417417" w:rsidRDefault="00E7134B" w:rsidP="0059403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7134B" w:rsidRPr="00594038" w:rsidRDefault="00E7134B" w:rsidP="005906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</w:tr>
      <w:tr w:rsidR="00E7134B">
        <w:trPr>
          <w:trHeight w:val="225"/>
        </w:trPr>
        <w:tc>
          <w:tcPr>
            <w:tcW w:w="182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7134B" w:rsidRDefault="00E7134B" w:rsidP="00D6204A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7134B" w:rsidRDefault="00E7134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7134B" w:rsidRDefault="00E7134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7134B" w:rsidRDefault="00E7134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7134B" w:rsidRDefault="00E7134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7134B" w:rsidRDefault="00E7134B" w:rsidP="00FB087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7134B" w:rsidRDefault="00E7134B" w:rsidP="00FB087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500,00</w:t>
            </w:r>
          </w:p>
        </w:tc>
      </w:tr>
      <w:tr w:rsidR="00E7134B">
        <w:trPr>
          <w:trHeight w:val="225"/>
        </w:trPr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7134B" w:rsidRDefault="00E7134B" w:rsidP="00D6204A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4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7134B" w:rsidRDefault="00E7134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7134B" w:rsidRDefault="00E7134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7134B" w:rsidRDefault="00E7134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7134B" w:rsidRDefault="00E7134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134B" w:rsidRDefault="00E7134B" w:rsidP="00FB087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134B" w:rsidRDefault="00E7134B" w:rsidP="00FB087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500,00</w:t>
            </w:r>
          </w:p>
        </w:tc>
      </w:tr>
      <w:tr w:rsidR="00E7134B" w:rsidRPr="008C5B01">
        <w:trPr>
          <w:trHeight w:val="225"/>
        </w:trPr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7134B" w:rsidRPr="008C5B01" w:rsidRDefault="00E7134B" w:rsidP="008C5B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7134B" w:rsidRPr="008C5B01" w:rsidRDefault="00E7134B" w:rsidP="008C5B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7134B" w:rsidRPr="008C5B01" w:rsidRDefault="00E7134B" w:rsidP="008C5B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7134B" w:rsidRPr="008C5B01" w:rsidRDefault="00E7134B" w:rsidP="008C5B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7134B" w:rsidRPr="008C5B01" w:rsidRDefault="00E7134B" w:rsidP="008C5B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134B" w:rsidRPr="008C5B01" w:rsidRDefault="00E7134B" w:rsidP="008C5B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134B" w:rsidRPr="008C5B01" w:rsidRDefault="00E7134B" w:rsidP="008C5B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</w:tr>
      <w:tr w:rsidR="00E7134B">
        <w:trPr>
          <w:trHeight w:val="222"/>
        </w:trPr>
        <w:tc>
          <w:tcPr>
            <w:tcW w:w="18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34B" w:rsidRDefault="00E7134B" w:rsidP="009A6765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Обеспечение деятельности учреждений культуры</w:t>
            </w:r>
          </w:p>
        </w:tc>
        <w:tc>
          <w:tcPr>
            <w:tcW w:w="449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Default="00E7134B" w:rsidP="009A676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Default="00E7134B" w:rsidP="009A676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Default="00E7134B" w:rsidP="009A676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7700008012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Default="00E7134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Default="00E7134B" w:rsidP="00FB087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7134B" w:rsidRDefault="00E7134B" w:rsidP="00FB087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500,00</w:t>
            </w:r>
          </w:p>
        </w:tc>
      </w:tr>
      <w:tr w:rsidR="00E7134B">
        <w:trPr>
          <w:trHeight w:val="225"/>
        </w:trPr>
        <w:tc>
          <w:tcPr>
            <w:tcW w:w="182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34B" w:rsidRDefault="00E7134B" w:rsidP="006800EC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4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Default="00E7134B" w:rsidP="001F4D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Default="00E7134B" w:rsidP="001F4D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Pr="00A41E29" w:rsidRDefault="00E7134B" w:rsidP="009A6765">
            <w:pPr>
              <w:jc w:val="center"/>
              <w:rPr>
                <w:sz w:val="16"/>
                <w:szCs w:val="16"/>
              </w:rPr>
            </w:pPr>
            <w:r w:rsidRPr="00A41E29">
              <w:rPr>
                <w:sz w:val="16"/>
                <w:szCs w:val="16"/>
              </w:rPr>
              <w:t>7700008012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7134B" w:rsidRDefault="00E7134B" w:rsidP="001F4D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Default="00E7134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500,00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7134B" w:rsidRDefault="00E7134B" w:rsidP="00FB087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500,00</w:t>
            </w:r>
          </w:p>
        </w:tc>
      </w:tr>
      <w:tr w:rsidR="00E7134B">
        <w:trPr>
          <w:trHeight w:val="240"/>
        </w:trPr>
        <w:tc>
          <w:tcPr>
            <w:tcW w:w="182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34B" w:rsidRDefault="00E7134B" w:rsidP="00FB0872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44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Pr="00AC18BE" w:rsidRDefault="00E7134B" w:rsidP="00FB0872">
            <w:pPr>
              <w:jc w:val="center"/>
              <w:rPr>
                <w:b/>
                <w:bCs/>
                <w:sz w:val="16"/>
                <w:szCs w:val="16"/>
              </w:rPr>
            </w:pPr>
            <w:r w:rsidRPr="00AC18BE">
              <w:rPr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Pr="00AC18BE" w:rsidRDefault="00E7134B" w:rsidP="00FB0872">
            <w:pPr>
              <w:jc w:val="center"/>
              <w:rPr>
                <w:b/>
                <w:bCs/>
                <w:sz w:val="16"/>
                <w:szCs w:val="16"/>
              </w:rPr>
            </w:pPr>
            <w:r w:rsidRPr="00AC18BE">
              <w:rPr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Pr="00AC18BE" w:rsidRDefault="00E7134B" w:rsidP="00FB0872">
            <w:pPr>
              <w:jc w:val="center"/>
              <w:rPr>
                <w:b/>
                <w:bCs/>
                <w:sz w:val="16"/>
                <w:szCs w:val="16"/>
              </w:rPr>
            </w:pPr>
            <w:r w:rsidRPr="00AC18BE">
              <w:rPr>
                <w:b/>
                <w:bCs/>
                <w:sz w:val="16"/>
                <w:szCs w:val="16"/>
              </w:rPr>
              <w:t>999000000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Pr="00AC18BE" w:rsidRDefault="00E7134B" w:rsidP="00FB0872">
            <w:pPr>
              <w:jc w:val="center"/>
              <w:rPr>
                <w:b/>
                <w:bCs/>
                <w:sz w:val="16"/>
                <w:szCs w:val="16"/>
              </w:rPr>
            </w:pPr>
            <w:r w:rsidRPr="00AC18BE">
              <w:rPr>
                <w:b/>
                <w:bCs/>
                <w:sz w:val="16"/>
                <w:szCs w:val="16"/>
              </w:rPr>
              <w:t>99</w:t>
            </w:r>
            <w:r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Pr="00AC18BE" w:rsidRDefault="00E7134B" w:rsidP="00FB087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7134B" w:rsidRPr="00AC18BE" w:rsidRDefault="00E7134B" w:rsidP="00511FA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200,00</w:t>
            </w:r>
          </w:p>
        </w:tc>
      </w:tr>
      <w:tr w:rsidR="00E7134B">
        <w:trPr>
          <w:trHeight w:val="375"/>
        </w:trPr>
        <w:tc>
          <w:tcPr>
            <w:tcW w:w="1821" w:type="pct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E7134B" w:rsidRDefault="00E7134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154" w:type="pct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:rsidR="00E7134B" w:rsidRDefault="00E7134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E7134B" w:rsidRDefault="00E7134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90" w:type="pct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:rsidR="00E7134B" w:rsidRDefault="00E7134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1" w:type="pct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:rsidR="00E7134B" w:rsidRDefault="00E7134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pct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:rsidR="00E7134B" w:rsidRDefault="00E7134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134B" w:rsidRPr="00AC18BE" w:rsidRDefault="00E7134B" w:rsidP="00FB087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3 742,94</w:t>
            </w:r>
          </w:p>
        </w:tc>
        <w:tc>
          <w:tcPr>
            <w:tcW w:w="517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7134B" w:rsidRPr="00AC18BE" w:rsidRDefault="00E7134B" w:rsidP="00511FA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3 674,21</w:t>
            </w:r>
          </w:p>
        </w:tc>
      </w:tr>
    </w:tbl>
    <w:p w:rsidR="00E7134B" w:rsidRPr="00CB574A" w:rsidRDefault="00E7134B" w:rsidP="00CB574A">
      <w:pPr>
        <w:jc w:val="right"/>
      </w:pPr>
    </w:p>
    <w:sectPr w:rsidR="00E7134B" w:rsidRPr="00CB574A" w:rsidSect="006A30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4120"/>
    <w:rsid w:val="00023BA1"/>
    <w:rsid w:val="000516D9"/>
    <w:rsid w:val="00063079"/>
    <w:rsid w:val="000661BC"/>
    <w:rsid w:val="00097FA6"/>
    <w:rsid w:val="000B6D38"/>
    <w:rsid w:val="000D009F"/>
    <w:rsid w:val="001428EA"/>
    <w:rsid w:val="001617D1"/>
    <w:rsid w:val="001921B2"/>
    <w:rsid w:val="001927BB"/>
    <w:rsid w:val="001E6E75"/>
    <w:rsid w:val="001F4D5D"/>
    <w:rsid w:val="001F71A6"/>
    <w:rsid w:val="002625CB"/>
    <w:rsid w:val="002E5DB6"/>
    <w:rsid w:val="003808F7"/>
    <w:rsid w:val="003974A6"/>
    <w:rsid w:val="003B408F"/>
    <w:rsid w:val="003B4120"/>
    <w:rsid w:val="003B463C"/>
    <w:rsid w:val="003D6657"/>
    <w:rsid w:val="003F5DE8"/>
    <w:rsid w:val="003F6418"/>
    <w:rsid w:val="00417417"/>
    <w:rsid w:val="004D639A"/>
    <w:rsid w:val="004E76BF"/>
    <w:rsid w:val="004F7442"/>
    <w:rsid w:val="00500FBE"/>
    <w:rsid w:val="00511FA8"/>
    <w:rsid w:val="005666B5"/>
    <w:rsid w:val="0057482D"/>
    <w:rsid w:val="00581867"/>
    <w:rsid w:val="00590618"/>
    <w:rsid w:val="00594038"/>
    <w:rsid w:val="005D1824"/>
    <w:rsid w:val="005F5B46"/>
    <w:rsid w:val="0062191C"/>
    <w:rsid w:val="00657156"/>
    <w:rsid w:val="00667760"/>
    <w:rsid w:val="006800EC"/>
    <w:rsid w:val="006A30D5"/>
    <w:rsid w:val="006D77D0"/>
    <w:rsid w:val="00764506"/>
    <w:rsid w:val="007F75CA"/>
    <w:rsid w:val="00846CBA"/>
    <w:rsid w:val="008C0C4F"/>
    <w:rsid w:val="008C5B01"/>
    <w:rsid w:val="008C774F"/>
    <w:rsid w:val="008E76D0"/>
    <w:rsid w:val="00941689"/>
    <w:rsid w:val="00985F19"/>
    <w:rsid w:val="009A6765"/>
    <w:rsid w:val="00A12394"/>
    <w:rsid w:val="00A26BFB"/>
    <w:rsid w:val="00A41E29"/>
    <w:rsid w:val="00AB2DC1"/>
    <w:rsid w:val="00AC18BE"/>
    <w:rsid w:val="00AE033E"/>
    <w:rsid w:val="00B5201D"/>
    <w:rsid w:val="00B712B3"/>
    <w:rsid w:val="00B8117D"/>
    <w:rsid w:val="00BB0153"/>
    <w:rsid w:val="00BD5B11"/>
    <w:rsid w:val="00C07AB6"/>
    <w:rsid w:val="00C164D5"/>
    <w:rsid w:val="00C701F1"/>
    <w:rsid w:val="00CB574A"/>
    <w:rsid w:val="00CF08B8"/>
    <w:rsid w:val="00D065CF"/>
    <w:rsid w:val="00D352FE"/>
    <w:rsid w:val="00D6204A"/>
    <w:rsid w:val="00D85ACB"/>
    <w:rsid w:val="00DD31F2"/>
    <w:rsid w:val="00DF2AE4"/>
    <w:rsid w:val="00DF4A31"/>
    <w:rsid w:val="00E3088C"/>
    <w:rsid w:val="00E6368D"/>
    <w:rsid w:val="00E7134B"/>
    <w:rsid w:val="00EC2CEF"/>
    <w:rsid w:val="00EF1DFC"/>
    <w:rsid w:val="00EF7E47"/>
    <w:rsid w:val="00F32FE4"/>
    <w:rsid w:val="00F34027"/>
    <w:rsid w:val="00F5318D"/>
    <w:rsid w:val="00F74391"/>
    <w:rsid w:val="00FB08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4120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B412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8794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40</TotalTime>
  <Pages>2</Pages>
  <Words>440</Words>
  <Characters>2508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26</cp:revision>
  <cp:lastPrinted>2001-12-31T18:52:00Z</cp:lastPrinted>
  <dcterms:created xsi:type="dcterms:W3CDTF">2017-11-24T04:01:00Z</dcterms:created>
  <dcterms:modified xsi:type="dcterms:W3CDTF">2001-12-31T18:52:00Z</dcterms:modified>
</cp:coreProperties>
</file>